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462C4BFA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C76E9">
        <w:rPr>
          <w:rFonts w:cstheme="minorHAnsi"/>
          <w:color w:val="002060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</w:t>
      </w:r>
      <w:r w:rsidR="00510102" w:rsidRPr="00AC76E9">
        <w:rPr>
          <w:rFonts w:ascii="Verdana" w:eastAsia="Calibri" w:hAnsi="Verdana" w:cs="Arial"/>
          <w:b/>
          <w:color w:val="002060"/>
          <w:sz w:val="20"/>
          <w:szCs w:val="20"/>
        </w:rPr>
        <w:t>RE Żyrardów (powiat Żyrardów)- w obrębie miast/gmin: Mszczonów i Radziejowice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0BCCD276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="00510102" w:rsidRPr="00510102">
        <w:rPr>
          <w:rFonts w:cstheme="minorHAnsi"/>
          <w:b/>
          <w:bCs/>
        </w:rPr>
        <w:t>RE Żyrardów (powiat Żyrardów)- w obrębie miast/gmin: Mszczonów i Radziejowice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872D" w14:textId="77777777" w:rsidR="0042158D" w:rsidRDefault="0042158D" w:rsidP="00582CE9">
      <w:pPr>
        <w:spacing w:after="0"/>
      </w:pPr>
      <w:r>
        <w:separator/>
      </w:r>
    </w:p>
  </w:endnote>
  <w:endnote w:type="continuationSeparator" w:id="0">
    <w:p w14:paraId="608B8E15" w14:textId="77777777" w:rsidR="0042158D" w:rsidRDefault="0042158D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1366F" w14:textId="77777777" w:rsidR="0042158D" w:rsidRDefault="0042158D" w:rsidP="00582CE9">
      <w:pPr>
        <w:spacing w:after="0"/>
      </w:pPr>
      <w:r>
        <w:separator/>
      </w:r>
    </w:p>
  </w:footnote>
  <w:footnote w:type="continuationSeparator" w:id="0">
    <w:p w14:paraId="622454EF" w14:textId="77777777" w:rsidR="0042158D" w:rsidRDefault="0042158D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0D6C00" w:rsidR="00347E8D" w:rsidRPr="006B2C28" w:rsidRDefault="0086031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6031D">
            <w:rPr>
              <w:rFonts w:asciiTheme="minorHAnsi" w:hAnsiTheme="minorHAnsi" w:cstheme="minorHAnsi"/>
              <w:sz w:val="14"/>
              <w:szCs w:val="14"/>
            </w:rPr>
            <w:t>POST/DYS/OLD/GZ/01348/2026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2B6"/>
    <w:rsid w:val="002958A7"/>
    <w:rsid w:val="002A3129"/>
    <w:rsid w:val="002A48F7"/>
    <w:rsid w:val="002B5C62"/>
    <w:rsid w:val="002C470F"/>
    <w:rsid w:val="002D4CAD"/>
    <w:rsid w:val="002D5FF5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58D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0102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0A7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031D"/>
    <w:rsid w:val="008707CC"/>
    <w:rsid w:val="008744D4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46A6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3CA3"/>
    <w:rsid w:val="00AC4A8D"/>
    <w:rsid w:val="00AC5A4C"/>
    <w:rsid w:val="00AC76E9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51B23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80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Opis przedmiotu zakupu.docx</dmsv2BaseFileName>
    <dmsv2BaseDisplayName xmlns="http://schemas.microsoft.com/sharepoint/v3">Załącznik nr 1 do SWZ - Opis przedmiotu zakupu</dmsv2BaseDisplayName>
    <dmsv2SWPP2ObjectNumber xmlns="http://schemas.microsoft.com/sharepoint/v3">POST/DYS/OLD/GZ/01348/2026                        </dmsv2SWPP2ObjectNumber>
    <dmsv2SWPP2SumMD5 xmlns="http://schemas.microsoft.com/sharepoint/v3">c20026641ff86ddf292349952f59fc1c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FJ3FSM7XJ42E-819859022-10057</_dlc_DocId>
    <_dlc_DocIdUrl xmlns="a19cb1c7-c5c7-46d4-85ae-d83685407bba">
      <Url>https://swpp2.dms.gkpge.pl/sites/43/_layouts/15/DocIdRedir.aspx?ID=FJ3FSM7XJ42E-819859022-10057</Url>
      <Description>FJ3FSM7XJ42E-819859022-10057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0873-42FA-4CB3-AF41-F45DF02623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CC3BA-8D5F-4EBA-B0DA-717CBE723975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9</cp:revision>
  <cp:lastPrinted>2024-07-15T11:21:00Z</cp:lastPrinted>
  <dcterms:created xsi:type="dcterms:W3CDTF">2025-10-01T10:46:00Z</dcterms:created>
  <dcterms:modified xsi:type="dcterms:W3CDTF">2026-04-13T10:45:00Z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15e461ce-74cf-4a84-b9e9-570e045f84d1</vt:lpwstr>
  </property>
</Properties>
</file>